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5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FG Großgerät Prüfsystem für Zug-, Druck- und Torsionsbelas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mechanische Zug-, Druck- und Torsionsprüfmaschin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